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8D7" w:rsidRDefault="00B008D7"/>
    <w:p w:rsidR="00B008D7" w:rsidRDefault="00B008D7"/>
    <w:p w:rsidR="00B008D7" w:rsidRDefault="00B008D7"/>
    <w:p w:rsidR="00B008D7" w:rsidRDefault="00B008D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position:absolute;left:0;text-align:left;margin-left:9pt;margin-top:7.8pt;width:419.05pt;height:140.4pt;z-index:251658240;visibility:visible" filled="f" stroked="f">
            <v:textbox>
              <w:txbxContent>
                <w:p w:rsidR="00B008D7" w:rsidRPr="001602BD" w:rsidRDefault="00B008D7" w:rsidP="00AE2BE0">
                  <w:pPr>
                    <w:jc w:val="center"/>
                    <w:rPr>
                      <w:b/>
                      <w:caps/>
                      <w:color w:val="4F81BD"/>
                      <w:sz w:val="84"/>
                      <w:szCs w:val="84"/>
                    </w:rPr>
                  </w:pPr>
                  <w:r w:rsidRPr="001602BD">
                    <w:rPr>
                      <w:rFonts w:hint="eastAsia"/>
                      <w:b/>
                      <w:caps/>
                      <w:color w:val="4F81BD"/>
                      <w:sz w:val="84"/>
                      <w:szCs w:val="84"/>
                    </w:rPr>
                    <w:t>餐</w:t>
                  </w:r>
                  <w:r>
                    <w:rPr>
                      <w:rFonts w:hint="eastAsia"/>
                      <w:b/>
                      <w:caps/>
                      <w:color w:val="4F81BD"/>
                      <w:sz w:val="84"/>
                      <w:szCs w:val="84"/>
                    </w:rPr>
                    <w:t>饮具消毒记录</w:t>
                  </w:r>
                </w:p>
              </w:txbxContent>
            </v:textbox>
          </v:shape>
        </w:pict>
      </w:r>
    </w:p>
    <w:p w:rsidR="00B008D7" w:rsidRDefault="00B008D7"/>
    <w:p w:rsidR="00B008D7" w:rsidRDefault="00B008D7"/>
    <w:p w:rsidR="00B008D7" w:rsidRDefault="00B008D7"/>
    <w:p w:rsidR="00B008D7" w:rsidRDefault="00B008D7"/>
    <w:p w:rsidR="00B008D7" w:rsidRDefault="00B008D7"/>
    <w:p w:rsidR="00B008D7" w:rsidRDefault="00B008D7"/>
    <w:p w:rsidR="00B008D7" w:rsidRDefault="00B008D7"/>
    <w:p w:rsidR="00B008D7" w:rsidRDefault="00B008D7"/>
    <w:p w:rsidR="00B008D7" w:rsidRDefault="00B008D7"/>
    <w:p w:rsidR="00B008D7" w:rsidRDefault="00B008D7"/>
    <w:p w:rsidR="00B008D7" w:rsidRDefault="00B008D7"/>
    <w:p w:rsidR="00B008D7" w:rsidRDefault="00B008D7"/>
    <w:p w:rsidR="00B008D7" w:rsidRDefault="00B008D7"/>
    <w:p w:rsidR="00B008D7" w:rsidRDefault="00B008D7"/>
    <w:p w:rsidR="00B008D7" w:rsidRPr="00AE2BE0" w:rsidRDefault="00B008D7">
      <w:pPr>
        <w:rPr>
          <w:sz w:val="30"/>
          <w:szCs w:val="30"/>
        </w:rPr>
      </w:pPr>
    </w:p>
    <w:p w:rsidR="00B008D7" w:rsidRPr="00AE2BE0" w:rsidRDefault="00B008D7" w:rsidP="00910B7F">
      <w:pPr>
        <w:ind w:firstLineChars="100" w:firstLine="300"/>
        <w:jc w:val="center"/>
        <w:rPr>
          <w:sz w:val="30"/>
          <w:szCs w:val="30"/>
        </w:rPr>
      </w:pPr>
      <w:r w:rsidRPr="00AE2BE0">
        <w:rPr>
          <w:rFonts w:hint="eastAsia"/>
          <w:sz w:val="30"/>
          <w:szCs w:val="30"/>
        </w:rPr>
        <w:t>单位名称：</w:t>
      </w:r>
      <w:r w:rsidRPr="00AE2BE0">
        <w:rPr>
          <w:sz w:val="30"/>
          <w:szCs w:val="30"/>
          <w:u w:val="single"/>
        </w:rPr>
        <w:t xml:space="preserve">   </w:t>
      </w:r>
      <w:r>
        <w:rPr>
          <w:rFonts w:hint="eastAsia"/>
          <w:sz w:val="30"/>
          <w:szCs w:val="30"/>
          <w:u w:val="single"/>
        </w:rPr>
        <w:t>宜兴市环科园实验小学</w:t>
      </w:r>
    </w:p>
    <w:p w:rsidR="00B008D7" w:rsidRPr="00910B7F" w:rsidRDefault="00B008D7" w:rsidP="00910B7F">
      <w:pPr>
        <w:jc w:val="center"/>
        <w:rPr>
          <w:sz w:val="30"/>
          <w:szCs w:val="30"/>
        </w:rPr>
      </w:pPr>
    </w:p>
    <w:p w:rsidR="00B008D7" w:rsidRPr="00AE2BE0" w:rsidRDefault="00B008D7" w:rsidP="00910B7F">
      <w:pPr>
        <w:ind w:firstLineChars="600" w:firstLine="1800"/>
        <w:rPr>
          <w:sz w:val="30"/>
          <w:szCs w:val="30"/>
        </w:rPr>
      </w:pPr>
      <w:r w:rsidRPr="00AE2BE0">
        <w:rPr>
          <w:rFonts w:hint="eastAsia"/>
          <w:sz w:val="30"/>
          <w:szCs w:val="30"/>
        </w:rPr>
        <w:t>负责人：</w:t>
      </w:r>
      <w:r w:rsidRPr="00AE2BE0">
        <w:rPr>
          <w:sz w:val="30"/>
          <w:szCs w:val="30"/>
        </w:rPr>
        <w:t xml:space="preserve">  </w:t>
      </w:r>
      <w:r>
        <w:rPr>
          <w:sz w:val="30"/>
          <w:szCs w:val="30"/>
          <w:u w:val="single"/>
        </w:rPr>
        <w:t xml:space="preserve">         </w:t>
      </w:r>
      <w:r>
        <w:rPr>
          <w:rFonts w:hint="eastAsia"/>
          <w:sz w:val="30"/>
          <w:szCs w:val="30"/>
          <w:u w:val="single"/>
        </w:rPr>
        <w:t>吴</w:t>
      </w:r>
      <w:r>
        <w:rPr>
          <w:sz w:val="30"/>
          <w:szCs w:val="30"/>
          <w:u w:val="single"/>
        </w:rPr>
        <w:t xml:space="preserve">  </w:t>
      </w:r>
      <w:r>
        <w:rPr>
          <w:rFonts w:hint="eastAsia"/>
          <w:sz w:val="30"/>
          <w:szCs w:val="30"/>
          <w:u w:val="single"/>
        </w:rPr>
        <w:t>洁</w:t>
      </w:r>
      <w:r>
        <w:rPr>
          <w:sz w:val="30"/>
          <w:szCs w:val="30"/>
          <w:u w:val="single"/>
        </w:rPr>
        <w:t xml:space="preserve">     </w:t>
      </w:r>
    </w:p>
    <w:p w:rsidR="00B008D7" w:rsidRPr="00AE2BE0" w:rsidRDefault="00B008D7" w:rsidP="00910B7F">
      <w:pPr>
        <w:jc w:val="center"/>
        <w:rPr>
          <w:sz w:val="30"/>
          <w:szCs w:val="30"/>
        </w:rPr>
      </w:pPr>
    </w:p>
    <w:p w:rsidR="00B008D7" w:rsidRPr="00AE2BE0" w:rsidRDefault="00B008D7" w:rsidP="00910B7F">
      <w:pPr>
        <w:ind w:firstLineChars="100" w:firstLine="300"/>
        <w:jc w:val="center"/>
        <w:rPr>
          <w:sz w:val="30"/>
          <w:szCs w:val="30"/>
        </w:rPr>
      </w:pPr>
      <w:r w:rsidRPr="00AE2BE0">
        <w:rPr>
          <w:rFonts w:hint="eastAsia"/>
          <w:sz w:val="30"/>
          <w:szCs w:val="30"/>
        </w:rPr>
        <w:t>时间：</w:t>
      </w:r>
      <w:r w:rsidRPr="00AE2BE0">
        <w:rPr>
          <w:sz w:val="30"/>
          <w:szCs w:val="30"/>
        </w:rPr>
        <w:t xml:space="preserve">    </w:t>
      </w:r>
      <w:r>
        <w:rPr>
          <w:sz w:val="30"/>
          <w:szCs w:val="30"/>
          <w:u w:val="single"/>
        </w:rPr>
        <w:t xml:space="preserve">    2019.02</w:t>
      </w:r>
      <w:r>
        <w:rPr>
          <w:rFonts w:hint="eastAsia"/>
          <w:sz w:val="30"/>
          <w:szCs w:val="30"/>
          <w:u w:val="single"/>
        </w:rPr>
        <w:t>――</w:t>
      </w:r>
      <w:r>
        <w:rPr>
          <w:sz w:val="30"/>
          <w:szCs w:val="30"/>
          <w:u w:val="single"/>
        </w:rPr>
        <w:t>2019.07</w:t>
      </w:r>
    </w:p>
    <w:p w:rsidR="00B008D7" w:rsidRPr="00AE2BE0" w:rsidRDefault="00B008D7">
      <w:pPr>
        <w:rPr>
          <w:sz w:val="30"/>
          <w:szCs w:val="30"/>
        </w:rPr>
      </w:pPr>
    </w:p>
    <w:p w:rsidR="00B008D7" w:rsidRPr="00AE2BE0" w:rsidRDefault="00B008D7">
      <w:pPr>
        <w:rPr>
          <w:sz w:val="30"/>
          <w:szCs w:val="30"/>
        </w:rPr>
      </w:pPr>
      <w:bookmarkStart w:id="0" w:name="_GoBack"/>
      <w:bookmarkEnd w:id="0"/>
    </w:p>
    <w:p w:rsidR="00B008D7" w:rsidRPr="00AE2BE0" w:rsidRDefault="00B008D7">
      <w:pPr>
        <w:rPr>
          <w:sz w:val="30"/>
          <w:szCs w:val="30"/>
        </w:rPr>
      </w:pPr>
    </w:p>
    <w:sectPr w:rsidR="00B008D7" w:rsidRPr="00AE2BE0" w:rsidSect="000F56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8D7" w:rsidRDefault="00B008D7">
      <w:r>
        <w:separator/>
      </w:r>
    </w:p>
  </w:endnote>
  <w:endnote w:type="continuationSeparator" w:id="0">
    <w:p w:rsidR="00B008D7" w:rsidRDefault="00B00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8D7" w:rsidRDefault="00B008D7">
      <w:r>
        <w:separator/>
      </w:r>
    </w:p>
  </w:footnote>
  <w:footnote w:type="continuationSeparator" w:id="0">
    <w:p w:rsidR="00B008D7" w:rsidRDefault="00B008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B4E"/>
    <w:rsid w:val="000031CF"/>
    <w:rsid w:val="000F56F2"/>
    <w:rsid w:val="00110BFC"/>
    <w:rsid w:val="00143C8A"/>
    <w:rsid w:val="001551B7"/>
    <w:rsid w:val="001602BD"/>
    <w:rsid w:val="001A15E0"/>
    <w:rsid w:val="00241E49"/>
    <w:rsid w:val="00383B0E"/>
    <w:rsid w:val="00415704"/>
    <w:rsid w:val="00490B4E"/>
    <w:rsid w:val="004B0C75"/>
    <w:rsid w:val="00604153"/>
    <w:rsid w:val="006471FB"/>
    <w:rsid w:val="007255B1"/>
    <w:rsid w:val="00803776"/>
    <w:rsid w:val="00910B7F"/>
    <w:rsid w:val="00916B4C"/>
    <w:rsid w:val="00AE2BE0"/>
    <w:rsid w:val="00B008D7"/>
    <w:rsid w:val="00B84636"/>
    <w:rsid w:val="00BC7330"/>
    <w:rsid w:val="00C25F4B"/>
    <w:rsid w:val="00CD7597"/>
    <w:rsid w:val="00D27A50"/>
    <w:rsid w:val="00E321EE"/>
    <w:rsid w:val="00FC2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6F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03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27A50"/>
    <w:rPr>
      <w:sz w:val="18"/>
    </w:rPr>
  </w:style>
  <w:style w:type="paragraph" w:styleId="Footer">
    <w:name w:val="footer"/>
    <w:basedOn w:val="Normal"/>
    <w:link w:val="FooterChar"/>
    <w:uiPriority w:val="99"/>
    <w:rsid w:val="0080377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27A50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rsid w:val="00604153"/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4153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14</Words>
  <Characters>83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</cp:lastModifiedBy>
  <cp:revision>2</cp:revision>
  <cp:lastPrinted>2019-02-18T09:17:00Z</cp:lastPrinted>
  <dcterms:created xsi:type="dcterms:W3CDTF">2019-02-18T09:24:00Z</dcterms:created>
  <dcterms:modified xsi:type="dcterms:W3CDTF">2019-02-18T09:24:00Z</dcterms:modified>
</cp:coreProperties>
</file>